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AD" w:rsidRPr="0078214C" w:rsidRDefault="009A08AD" w:rsidP="002B741C">
      <w:pPr>
        <w:tabs>
          <w:tab w:val="left" w:pos="1985"/>
        </w:tabs>
        <w:ind w:firstLine="709"/>
        <w:rPr>
          <w:rFonts w:ascii="Lucida Calligraphy" w:hAnsi="Lucida Calligraphy"/>
          <w:lang w:val="uk-UA"/>
        </w:rPr>
      </w:pPr>
      <w:r>
        <w:rPr>
          <w:rFonts w:ascii="Calibri" w:hAnsi="Calibri"/>
          <w:lang w:val="uk-UA"/>
        </w:rPr>
        <w:t xml:space="preserve">                                                                        </w:t>
      </w:r>
      <w:r w:rsidRPr="00131E47">
        <w:rPr>
          <w:rFonts w:ascii="Lucida Calligraphy" w:hAnsi="Lucida Calligraphy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7" o:title=""/>
          </v:shape>
        </w:pict>
      </w:r>
    </w:p>
    <w:p w:rsidR="009A08AD" w:rsidRDefault="009A08AD" w:rsidP="00E42A67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 xml:space="preserve">             КАГАРЛИЦЬКА  МІСЬКА  РАДА  VІІІ  СКЛИКАННЯ</w:t>
      </w:r>
    </w:p>
    <w:p w:rsidR="009A08AD" w:rsidRDefault="009A08AD" w:rsidP="00E42A67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ПРОЄКТ</w:t>
      </w:r>
    </w:p>
    <w:p w:rsidR="009A08AD" w:rsidRDefault="009A08AD" w:rsidP="00E42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A08AD" w:rsidRDefault="009A08AD" w:rsidP="00E42A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9A08AD" w:rsidRPr="00E42A67" w:rsidRDefault="009A08AD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</w:rPr>
      </w:pPr>
    </w:p>
    <w:p w:rsidR="009A08AD" w:rsidRPr="007B2EFF" w:rsidRDefault="009A08AD" w:rsidP="00181465">
      <w:pPr>
        <w:ind w:firstLine="709"/>
        <w:rPr>
          <w:sz w:val="28"/>
          <w:szCs w:val="28"/>
          <w:lang w:val="uk-UA"/>
        </w:rPr>
      </w:pPr>
    </w:p>
    <w:p w:rsidR="009A08AD" w:rsidRPr="001A1FDF" w:rsidRDefault="009A08AD" w:rsidP="00664B43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1A1FD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Про  надання дозволу на викуп земельної ділянки</w:t>
      </w:r>
    </w:p>
    <w:p w:rsidR="009A08AD" w:rsidRPr="001A1FDF" w:rsidRDefault="009A08AD" w:rsidP="00664B43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1A1FD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з постійного користування Пожидаєву Сергію Петровичу</w:t>
      </w:r>
    </w:p>
    <w:p w:rsidR="009A08AD" w:rsidRPr="001A1FDF" w:rsidRDefault="009A08AD" w:rsidP="00664B43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1A1FD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 xml:space="preserve">для ведення фермерського господарства за межами </w:t>
      </w:r>
    </w:p>
    <w:p w:rsidR="009A08AD" w:rsidRPr="001A1FDF" w:rsidRDefault="009A08AD" w:rsidP="00664B43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1A1FD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 xml:space="preserve">с. Черняхів на території Кагарлицької міської </w:t>
      </w:r>
    </w:p>
    <w:p w:rsidR="009A08AD" w:rsidRPr="001A1FDF" w:rsidRDefault="009A08AD" w:rsidP="00597F3D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1A1FD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територіальної громади (</w:t>
      </w:r>
      <w:smartTag w:uri="urn:schemas-microsoft-com:office:smarttags" w:element="metricconverter">
        <w:smartTagPr>
          <w:attr w:name="ProductID" w:val="10,7810 га"/>
        </w:smartTagPr>
        <w:r w:rsidRPr="001A1FDF">
          <w:rPr>
            <w:rStyle w:val="Heading2Char"/>
            <w:rFonts w:ascii="Times New Roman" w:hAnsi="Times New Roman"/>
            <w:color w:val="auto"/>
            <w:sz w:val="28"/>
            <w:szCs w:val="28"/>
            <w:lang w:val="uk-UA"/>
          </w:rPr>
          <w:t>10,7810 га</w:t>
        </w:r>
      </w:smartTag>
      <w:r w:rsidRPr="001A1FDF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9A08AD" w:rsidRPr="00366301" w:rsidRDefault="009A08AD" w:rsidP="00597F3D">
      <w:pPr>
        <w:rPr>
          <w:lang w:val="uk-UA"/>
        </w:rPr>
      </w:pPr>
    </w:p>
    <w:p w:rsidR="009A08AD" w:rsidRPr="00EE47D8" w:rsidRDefault="009A08AD" w:rsidP="00EE47D8">
      <w:pPr>
        <w:ind w:firstLine="993"/>
        <w:jc w:val="both"/>
        <w:rPr>
          <w:b/>
          <w:sz w:val="28"/>
          <w:szCs w:val="28"/>
          <w:lang w:val="uk-UA"/>
        </w:rPr>
      </w:pPr>
      <w:r w:rsidRPr="001A1FDF">
        <w:rPr>
          <w:color w:val="000000"/>
          <w:sz w:val="28"/>
          <w:szCs w:val="28"/>
          <w:lang w:val="uk-UA"/>
        </w:rPr>
        <w:t xml:space="preserve">Розглянувши заяву Пожидаєва С.П. (Київська обл., селище Глеваха, вул. Вокзальна, 31 кв.44) щодо викупу земельної ділянки сільськогосподарського призначення,  </w:t>
      </w:r>
      <w:r w:rsidRPr="001A1FDF">
        <w:rPr>
          <w:sz w:val="28"/>
          <w:szCs w:val="28"/>
          <w:lang w:val="uk-UA"/>
        </w:rPr>
        <w:t>що належать на праві постійного користування (Державний акт на право постійного користування ІІІ-КВ № 007570 від 27.03.1998 року), враховуючи ст. 26 Закону України «Про місцеве самоврядування в Україні», пункт 6</w:t>
      </w:r>
      <w:r w:rsidRPr="001A1FDF">
        <w:rPr>
          <w:sz w:val="28"/>
          <w:szCs w:val="28"/>
          <w:vertAlign w:val="superscript"/>
          <w:lang w:val="uk-UA"/>
        </w:rPr>
        <w:t xml:space="preserve">-1 </w:t>
      </w:r>
      <w:r w:rsidRPr="001A1FDF">
        <w:rPr>
          <w:sz w:val="28"/>
          <w:szCs w:val="28"/>
          <w:lang w:val="uk-UA"/>
        </w:rPr>
        <w:t xml:space="preserve">розділу </w:t>
      </w:r>
      <w:r w:rsidRPr="001A1FDF">
        <w:rPr>
          <w:sz w:val="28"/>
          <w:szCs w:val="28"/>
        </w:rPr>
        <w:t>X </w:t>
      </w:r>
      <w:r w:rsidRPr="001A1FDF">
        <w:rPr>
          <w:sz w:val="28"/>
          <w:szCs w:val="28"/>
          <w:lang w:val="uk-UA"/>
        </w:rPr>
        <w:t xml:space="preserve">«Перехідні положення» Земельного кодексу України, </w:t>
      </w:r>
      <w:r w:rsidRPr="00EE47D8">
        <w:rPr>
          <w:sz w:val="28"/>
          <w:szCs w:val="28"/>
          <w:lang w:val="uk-UA"/>
        </w:rPr>
        <w:t xml:space="preserve">враховуючи рекомендації пропозиції </w:t>
      </w:r>
      <w:r w:rsidRPr="00EE47D8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</w:t>
      </w:r>
      <w:r w:rsidRPr="00EE47D8">
        <w:rPr>
          <w:sz w:val="28"/>
          <w:szCs w:val="28"/>
          <w:lang w:val="uk-UA"/>
        </w:rPr>
        <w:t xml:space="preserve">, </w:t>
      </w:r>
      <w:r w:rsidRPr="00EE47D8">
        <w:rPr>
          <w:b/>
          <w:sz w:val="28"/>
          <w:szCs w:val="28"/>
          <w:lang w:val="uk-UA"/>
        </w:rPr>
        <w:t>сесія міської ради вирішила:</w:t>
      </w:r>
    </w:p>
    <w:p w:rsidR="009A08AD" w:rsidRPr="00366301" w:rsidRDefault="009A08AD" w:rsidP="0068652D">
      <w:pPr>
        <w:ind w:firstLine="709"/>
        <w:jc w:val="both"/>
        <w:rPr>
          <w:b/>
          <w:color w:val="000000"/>
          <w:lang w:val="uk-UA"/>
        </w:rPr>
      </w:pPr>
    </w:p>
    <w:p w:rsidR="009A08AD" w:rsidRPr="002616C5" w:rsidRDefault="009A08AD" w:rsidP="007A65C6">
      <w:pPr>
        <w:pStyle w:val="BodyText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1A1FDF">
        <w:rPr>
          <w:sz w:val="28"/>
          <w:szCs w:val="28"/>
          <w:lang w:val="uk-UA"/>
        </w:rPr>
        <w:t>Надати Пожидаєву Сергію Петровичу</w:t>
      </w:r>
      <w:r w:rsidRPr="001A1FDF">
        <w:rPr>
          <w:color w:val="000000"/>
          <w:sz w:val="28"/>
          <w:szCs w:val="28"/>
          <w:lang w:val="uk-UA"/>
        </w:rPr>
        <w:t xml:space="preserve"> </w:t>
      </w:r>
      <w:r w:rsidRPr="001A1FDF">
        <w:rPr>
          <w:sz w:val="28"/>
          <w:szCs w:val="28"/>
          <w:lang w:val="uk-UA"/>
        </w:rPr>
        <w:t>дозвіл на викуп земельної ділянки з кадастровим номером</w:t>
      </w:r>
      <w:r w:rsidRPr="002616C5">
        <w:rPr>
          <w:sz w:val="28"/>
          <w:szCs w:val="28"/>
          <w:lang w:val="uk-UA"/>
        </w:rPr>
        <w:t xml:space="preserve"> 3222288800:03:312:0034, площею </w:t>
      </w:r>
      <w:smartTag w:uri="urn:schemas-microsoft-com:office:smarttags" w:element="metricconverter">
        <w:smartTagPr>
          <w:attr w:name="ProductID" w:val="10,7810 га"/>
        </w:smartTagPr>
        <w:r w:rsidRPr="002616C5">
          <w:rPr>
            <w:sz w:val="28"/>
            <w:szCs w:val="28"/>
            <w:lang w:val="uk-UA"/>
          </w:rPr>
          <w:t>10,7810 га</w:t>
        </w:r>
      </w:smartTag>
      <w:r w:rsidRPr="002616C5">
        <w:rPr>
          <w:sz w:val="28"/>
          <w:szCs w:val="28"/>
          <w:lang w:val="uk-UA"/>
        </w:rPr>
        <w:t xml:space="preserve"> для ведення фермерського господарства, яка розташована за межами с. Черняхів на території Кагарлицької міської територіальної громади на умовах договору купівлі-продажу земельної ділянки за ціною, яка дорівнює нормативній грошовій оцінці земельної ділянки в сумі </w:t>
      </w:r>
      <w:r w:rsidRPr="002616C5">
        <w:rPr>
          <w:b/>
          <w:sz w:val="28"/>
          <w:szCs w:val="28"/>
          <w:lang w:val="uk-UA"/>
        </w:rPr>
        <w:t>429 580,09 грн. (чотириста двадцять девʼять тисяч п’ятсот вісімдесят гривень 09</w:t>
      </w:r>
      <w:bookmarkStart w:id="0" w:name="_GoBack"/>
      <w:bookmarkEnd w:id="0"/>
      <w:r w:rsidRPr="002616C5">
        <w:rPr>
          <w:b/>
          <w:sz w:val="28"/>
          <w:szCs w:val="28"/>
          <w:lang w:val="uk-UA"/>
        </w:rPr>
        <w:t xml:space="preserve"> копійок)</w:t>
      </w:r>
      <w:r w:rsidRPr="002616C5">
        <w:rPr>
          <w:sz w:val="28"/>
          <w:szCs w:val="28"/>
          <w:lang w:val="uk-UA"/>
        </w:rPr>
        <w:t xml:space="preserve"> без урахування ПДВ.</w:t>
      </w:r>
    </w:p>
    <w:p w:rsidR="009A08AD" w:rsidRDefault="009A08AD" w:rsidP="001A1FDF">
      <w:pPr>
        <w:pStyle w:val="BodyText"/>
        <w:spacing w:after="0"/>
        <w:ind w:firstLine="567"/>
        <w:jc w:val="both"/>
        <w:rPr>
          <w:sz w:val="28"/>
          <w:szCs w:val="28"/>
          <w:lang w:val="uk-UA"/>
        </w:rPr>
      </w:pPr>
    </w:p>
    <w:p w:rsidR="009A08AD" w:rsidRPr="001A1FDF" w:rsidRDefault="009A08AD" w:rsidP="001A1FDF">
      <w:pPr>
        <w:pStyle w:val="BodyText"/>
        <w:spacing w:after="0"/>
        <w:ind w:firstLine="567"/>
        <w:jc w:val="both"/>
        <w:rPr>
          <w:sz w:val="28"/>
          <w:szCs w:val="28"/>
          <w:lang w:val="uk-UA"/>
        </w:rPr>
      </w:pPr>
      <w:r w:rsidRPr="001A1FDF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1A1FDF">
        <w:rPr>
          <w:sz w:val="28"/>
          <w:szCs w:val="28"/>
          <w:lang w:val="uk-UA"/>
        </w:rPr>
        <w:t>Викуп провести в термін до 2-х років рівними частинами, з авансовим  внеском в рахунок оплати ціни земельної ділянки в розмірі 50% її вартості, визначеної за нормативною грошовою оцінкою цієї земельної ділянки з врахуванням індексу інфляції. У разі відмови покупця від укладання купівлі-продажу земельної ділянки сума авансного внеску не повертається.</w:t>
      </w:r>
    </w:p>
    <w:p w:rsidR="009A08AD" w:rsidRDefault="009A08AD" w:rsidP="00CB2D58">
      <w:pPr>
        <w:ind w:firstLine="630"/>
        <w:jc w:val="both"/>
        <w:rPr>
          <w:sz w:val="28"/>
          <w:szCs w:val="28"/>
          <w:lang w:val="uk-UA"/>
        </w:rPr>
      </w:pPr>
    </w:p>
    <w:p w:rsidR="009A08AD" w:rsidRPr="001A1FDF" w:rsidRDefault="009A08AD" w:rsidP="00CB2D58">
      <w:pPr>
        <w:ind w:firstLine="630"/>
        <w:jc w:val="both"/>
        <w:rPr>
          <w:sz w:val="28"/>
          <w:szCs w:val="28"/>
          <w:lang w:val="uk-UA"/>
        </w:rPr>
      </w:pPr>
      <w:r w:rsidRPr="001A1FDF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A08AD" w:rsidRDefault="009A08AD" w:rsidP="00CB2D58">
      <w:pPr>
        <w:jc w:val="both"/>
        <w:rPr>
          <w:color w:val="000000"/>
          <w:lang w:val="uk-UA"/>
        </w:rPr>
      </w:pPr>
    </w:p>
    <w:p w:rsidR="009A08AD" w:rsidRDefault="009A08AD" w:rsidP="00CB2D58">
      <w:pPr>
        <w:jc w:val="both"/>
        <w:rPr>
          <w:color w:val="000000"/>
          <w:lang w:val="uk-UA"/>
        </w:rPr>
      </w:pPr>
    </w:p>
    <w:p w:rsidR="009A08AD" w:rsidRPr="00366301" w:rsidRDefault="009A08AD" w:rsidP="00CB2D58">
      <w:pPr>
        <w:jc w:val="both"/>
        <w:rPr>
          <w:color w:val="000000"/>
          <w:lang w:val="uk-UA"/>
        </w:rPr>
      </w:pPr>
    </w:p>
    <w:p w:rsidR="009A08AD" w:rsidRDefault="009A08AD" w:rsidP="00416BA1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9A08AD" w:rsidRPr="001A1FDF" w:rsidRDefault="009A08AD" w:rsidP="00416BA1"/>
    <w:sectPr w:rsidR="009A08AD" w:rsidRPr="001A1FDF" w:rsidSect="002B741C">
      <w:headerReference w:type="default" r:id="rId8"/>
      <w:pgSz w:w="11906" w:h="16838"/>
      <w:pgMar w:top="284" w:right="567" w:bottom="567" w:left="1418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8AD" w:rsidRDefault="009A08AD" w:rsidP="00DC548B">
      <w:r>
        <w:separator/>
      </w:r>
    </w:p>
  </w:endnote>
  <w:endnote w:type="continuationSeparator" w:id="0">
    <w:p w:rsidR="009A08AD" w:rsidRDefault="009A08AD" w:rsidP="00DC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8AD" w:rsidRDefault="009A08AD" w:rsidP="00DC548B">
      <w:r>
        <w:separator/>
      </w:r>
    </w:p>
  </w:footnote>
  <w:footnote w:type="continuationSeparator" w:id="0">
    <w:p w:rsidR="009A08AD" w:rsidRDefault="009A08AD" w:rsidP="00DC5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8AD" w:rsidRDefault="009A08AD" w:rsidP="00DC548B">
    <w:pPr>
      <w:pStyle w:val="Header"/>
      <w:ind w:firstLine="70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182"/>
    <w:rsid w:val="00001B9B"/>
    <w:rsid w:val="00001CF1"/>
    <w:rsid w:val="0000630C"/>
    <w:rsid w:val="00017839"/>
    <w:rsid w:val="0003789A"/>
    <w:rsid w:val="00042082"/>
    <w:rsid w:val="00046672"/>
    <w:rsid w:val="000657D2"/>
    <w:rsid w:val="000679E9"/>
    <w:rsid w:val="000766F4"/>
    <w:rsid w:val="000C2DFB"/>
    <w:rsid w:val="000D4555"/>
    <w:rsid w:val="000F1627"/>
    <w:rsid w:val="000F7865"/>
    <w:rsid w:val="001069E8"/>
    <w:rsid w:val="0010717F"/>
    <w:rsid w:val="00123FDA"/>
    <w:rsid w:val="00131E47"/>
    <w:rsid w:val="00134070"/>
    <w:rsid w:val="00144A74"/>
    <w:rsid w:val="00160B51"/>
    <w:rsid w:val="001654BB"/>
    <w:rsid w:val="00167794"/>
    <w:rsid w:val="00181465"/>
    <w:rsid w:val="0019258D"/>
    <w:rsid w:val="001A1FDF"/>
    <w:rsid w:val="001E07EF"/>
    <w:rsid w:val="001E4CAE"/>
    <w:rsid w:val="001F5B3B"/>
    <w:rsid w:val="00200C3F"/>
    <w:rsid w:val="002027EE"/>
    <w:rsid w:val="00205028"/>
    <w:rsid w:val="00217C6E"/>
    <w:rsid w:val="00220FF1"/>
    <w:rsid w:val="002435C1"/>
    <w:rsid w:val="00250234"/>
    <w:rsid w:val="0025753A"/>
    <w:rsid w:val="002616C5"/>
    <w:rsid w:val="0026209B"/>
    <w:rsid w:val="002A4142"/>
    <w:rsid w:val="002B2489"/>
    <w:rsid w:val="002B2F53"/>
    <w:rsid w:val="002B3780"/>
    <w:rsid w:val="002B72EA"/>
    <w:rsid w:val="002B741C"/>
    <w:rsid w:val="002D0BC9"/>
    <w:rsid w:val="002E27F8"/>
    <w:rsid w:val="002F3CCE"/>
    <w:rsid w:val="002F42E7"/>
    <w:rsid w:val="003003F4"/>
    <w:rsid w:val="0030210F"/>
    <w:rsid w:val="003062C6"/>
    <w:rsid w:val="003128BE"/>
    <w:rsid w:val="00322443"/>
    <w:rsid w:val="0032287F"/>
    <w:rsid w:val="0032557E"/>
    <w:rsid w:val="00337786"/>
    <w:rsid w:val="00343540"/>
    <w:rsid w:val="0036004E"/>
    <w:rsid w:val="00366301"/>
    <w:rsid w:val="003675F0"/>
    <w:rsid w:val="00371E70"/>
    <w:rsid w:val="00372C10"/>
    <w:rsid w:val="00375A41"/>
    <w:rsid w:val="003E3D4D"/>
    <w:rsid w:val="003F1AAF"/>
    <w:rsid w:val="00410989"/>
    <w:rsid w:val="00416BA1"/>
    <w:rsid w:val="004208BD"/>
    <w:rsid w:val="0042688B"/>
    <w:rsid w:val="00430EDA"/>
    <w:rsid w:val="0045636F"/>
    <w:rsid w:val="00470726"/>
    <w:rsid w:val="00483A87"/>
    <w:rsid w:val="004B73C2"/>
    <w:rsid w:val="004B7F76"/>
    <w:rsid w:val="004C551D"/>
    <w:rsid w:val="004C77B8"/>
    <w:rsid w:val="004E6FDF"/>
    <w:rsid w:val="004F1441"/>
    <w:rsid w:val="0051310D"/>
    <w:rsid w:val="00537FF9"/>
    <w:rsid w:val="00544E49"/>
    <w:rsid w:val="00551EBC"/>
    <w:rsid w:val="00552454"/>
    <w:rsid w:val="005529D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E326D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0113D"/>
    <w:rsid w:val="00713FDE"/>
    <w:rsid w:val="007212A9"/>
    <w:rsid w:val="0072146F"/>
    <w:rsid w:val="00746F59"/>
    <w:rsid w:val="00750341"/>
    <w:rsid w:val="00753178"/>
    <w:rsid w:val="00757551"/>
    <w:rsid w:val="00771C47"/>
    <w:rsid w:val="0078214C"/>
    <w:rsid w:val="00784F60"/>
    <w:rsid w:val="007857BA"/>
    <w:rsid w:val="007A65C6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44161"/>
    <w:rsid w:val="008519FE"/>
    <w:rsid w:val="00860B2C"/>
    <w:rsid w:val="0087428C"/>
    <w:rsid w:val="00874A3C"/>
    <w:rsid w:val="0089403B"/>
    <w:rsid w:val="008B08DF"/>
    <w:rsid w:val="008E7FCF"/>
    <w:rsid w:val="009009C0"/>
    <w:rsid w:val="009209D6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A08AD"/>
    <w:rsid w:val="009C50B6"/>
    <w:rsid w:val="009D63A8"/>
    <w:rsid w:val="009D672E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27D83"/>
    <w:rsid w:val="00B342A6"/>
    <w:rsid w:val="00B3531E"/>
    <w:rsid w:val="00B45156"/>
    <w:rsid w:val="00B56037"/>
    <w:rsid w:val="00B70D6E"/>
    <w:rsid w:val="00B75239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45B85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1498E"/>
    <w:rsid w:val="00D21683"/>
    <w:rsid w:val="00D51E1F"/>
    <w:rsid w:val="00D604E8"/>
    <w:rsid w:val="00D61E0F"/>
    <w:rsid w:val="00D67C11"/>
    <w:rsid w:val="00D70B4F"/>
    <w:rsid w:val="00D72D0B"/>
    <w:rsid w:val="00D77EA3"/>
    <w:rsid w:val="00DC0A7D"/>
    <w:rsid w:val="00DC548B"/>
    <w:rsid w:val="00DE257C"/>
    <w:rsid w:val="00DE300A"/>
    <w:rsid w:val="00DF01A8"/>
    <w:rsid w:val="00DF24B8"/>
    <w:rsid w:val="00E02516"/>
    <w:rsid w:val="00E16FFB"/>
    <w:rsid w:val="00E365C7"/>
    <w:rsid w:val="00E373DF"/>
    <w:rsid w:val="00E42A67"/>
    <w:rsid w:val="00E55E2F"/>
    <w:rsid w:val="00E70932"/>
    <w:rsid w:val="00E7145D"/>
    <w:rsid w:val="00E72B16"/>
    <w:rsid w:val="00E82575"/>
    <w:rsid w:val="00E9363D"/>
    <w:rsid w:val="00EA23DA"/>
    <w:rsid w:val="00EC2542"/>
    <w:rsid w:val="00EC5DBF"/>
    <w:rsid w:val="00ED0170"/>
    <w:rsid w:val="00ED0E8F"/>
    <w:rsid w:val="00ED13B2"/>
    <w:rsid w:val="00ED6CCA"/>
    <w:rsid w:val="00EE47D8"/>
    <w:rsid w:val="00EF798D"/>
    <w:rsid w:val="00EF7B7B"/>
    <w:rsid w:val="00F22968"/>
    <w:rsid w:val="00F2308A"/>
    <w:rsid w:val="00F23F46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375A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DC548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548B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rsid w:val="00DC548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548B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3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435</TotalTime>
  <Pages>1</Pages>
  <Words>324</Words>
  <Characters>1847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48</cp:revision>
  <cp:lastPrinted>2023-12-19T08:57:00Z</cp:lastPrinted>
  <dcterms:created xsi:type="dcterms:W3CDTF">2022-01-21T06:28:00Z</dcterms:created>
  <dcterms:modified xsi:type="dcterms:W3CDTF">2024-03-26T13:24:00Z</dcterms:modified>
</cp:coreProperties>
</file>